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FB55C" w14:textId="468902D9" w:rsidR="00535962" w:rsidRPr="00F7167E" w:rsidRDefault="008D2E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00E2234" wp14:editId="283A51AD">
                <wp:simplePos x="0" y="0"/>
                <wp:positionH relativeFrom="column">
                  <wp:posOffset>4359965</wp:posOffset>
                </wp:positionH>
                <wp:positionV relativeFrom="paragraph">
                  <wp:posOffset>126365</wp:posOffset>
                </wp:positionV>
                <wp:extent cx="2037534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534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CA1B70" w14:textId="4F25C3EB" w:rsidR="0026335F" w:rsidRPr="0026335F" w:rsidRDefault="00A26908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4D187F">
                                  <w:rPr>
                                    <w:rStyle w:val="Style5"/>
                                    <w:lang w:val="es-DO"/>
                                  </w:rPr>
                                  <w:t>de abril de 2026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0E2234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343.3pt;margin-top:9.95pt;width:160.4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" filled="f" stroked="f">
                <v:textbox>
                  <w:txbxContent>
                    <w:p w14:paraId="0ECA1B70" w14:textId="4F25C3EB" w:rsidR="0026335F" w:rsidRPr="0026335F" w:rsidRDefault="00A2690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4D187F">
                            <w:rPr>
                              <w:rStyle w:val="Style5"/>
                              <w:lang w:val="es-DO"/>
                            </w:rPr>
                            <w:t>de abril de 2026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63FFE">
        <w:rPr>
          <w:noProof/>
        </w:rPr>
        <w:drawing>
          <wp:anchor distT="0" distB="0" distL="114300" distR="114300" simplePos="0" relativeHeight="251696128" behindDoc="1" locked="0" layoutInCell="1" allowOverlap="1" wp14:anchorId="4917752C" wp14:editId="52FC63D9">
            <wp:simplePos x="0" y="0"/>
            <wp:positionH relativeFrom="column">
              <wp:posOffset>-469900</wp:posOffset>
            </wp:positionH>
            <wp:positionV relativeFrom="paragraph">
              <wp:posOffset>-469900</wp:posOffset>
            </wp:positionV>
            <wp:extent cx="2682240" cy="822960"/>
            <wp:effectExtent l="0" t="0" r="3810" b="0"/>
            <wp:wrapNone/>
            <wp:docPr id="533473740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240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35E96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752E3769" wp14:editId="2EA57A54">
                <wp:simplePos x="0" y="0"/>
                <wp:positionH relativeFrom="column">
                  <wp:posOffset>4086226</wp:posOffset>
                </wp:positionH>
                <wp:positionV relativeFrom="paragraph">
                  <wp:posOffset>-590550</wp:posOffset>
                </wp:positionV>
                <wp:extent cx="2242820" cy="701040"/>
                <wp:effectExtent l="0" t="0" r="2413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4282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E1CCCED" w14:textId="50965A83" w:rsidR="001466B0" w:rsidRPr="00535962" w:rsidRDefault="007F5FD2" w:rsidP="001466B0">
                                    <w:pPr>
                                      <w:jc w:val="center"/>
                                    </w:pPr>
                                    <w:r w:rsidRPr="007F5FD2">
                                      <w:rPr>
                                        <w:rStyle w:val="Style2"/>
                                      </w:rPr>
                                      <w:t>INAFOCAM-DAF-CM-202</w:t>
                                    </w:r>
                                    <w:r w:rsidR="005140D3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 w:rsidRPr="007F5FD2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4D187F">
                                      <w:rPr>
                                        <w:rStyle w:val="Style2"/>
                                      </w:rPr>
                                      <w:t>25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7D69AAE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2E3769" id="Group 21" o:spid="_x0000_s1027" style="position:absolute;margin-left:321.75pt;margin-top:-46.5pt;width:176.6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E1CCCED" w14:textId="50965A83" w:rsidR="001466B0" w:rsidRPr="00535962" w:rsidRDefault="007F5FD2" w:rsidP="001466B0">
                              <w:pPr>
                                <w:jc w:val="center"/>
                              </w:pPr>
                              <w:r w:rsidRPr="007F5FD2">
                                <w:rPr>
                                  <w:rStyle w:val="Style2"/>
                                </w:rPr>
                                <w:t>INAFOCAM-DAF-CM-202</w:t>
                              </w:r>
                              <w:r w:rsidR="005140D3">
                                <w:rPr>
                                  <w:rStyle w:val="Style2"/>
                                </w:rPr>
                                <w:t>6</w:t>
                              </w:r>
                              <w:r w:rsidRPr="007F5FD2">
                                <w:rPr>
                                  <w:rStyle w:val="Style2"/>
                                </w:rPr>
                                <w:t>-00</w:t>
                              </w:r>
                              <w:r w:rsidR="004D187F">
                                <w:rPr>
                                  <w:rStyle w:val="Style2"/>
                                </w:rPr>
                                <w:t>25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77D69AAE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7303930" wp14:editId="000EBA36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64F5C1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303930" id="Text Box 20" o:spid="_x0000_s1032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YjmxfgAAAACgEAAA8AAAAAAAAAAAAAAAAANAQAAGRycy9kb3ducmV2LnhtbFBLBQYAAAAA&#10;BAAEAPMAAABBBQAAAAA=&#10;" filled="f" stroked="f">
                <v:textbox inset="0,0,0,0">
                  <w:txbxContent>
                    <w:p w14:paraId="4064F5C1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500A5FF1" wp14:editId="519C7B8C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08D4B16" w14:textId="3086BB36" w:rsidR="00535962" w:rsidRPr="00535962" w:rsidRDefault="00D81310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8B1CBA" wp14:editId="32647937">
                <wp:simplePos x="0" y="0"/>
                <wp:positionH relativeFrom="column">
                  <wp:posOffset>5222864</wp:posOffset>
                </wp:positionH>
                <wp:positionV relativeFrom="paragraph">
                  <wp:posOffset>126873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BF7882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8B1CBA" id="Text Box 13" o:spid="_x0000_s1033" type="#_x0000_t202" style="position:absolute;margin-left:411.25pt;margin-top:10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" filled="f" stroked="f">
                <v:textbox>
                  <w:txbxContent>
                    <w:p w14:paraId="34BF7882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37865B77" w14:textId="42E6EFB5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66D85DC" wp14:editId="19EBFB8E">
                <wp:simplePos x="0" y="0"/>
                <wp:positionH relativeFrom="column">
                  <wp:posOffset>457199</wp:posOffset>
                </wp:positionH>
                <wp:positionV relativeFrom="paragraph">
                  <wp:posOffset>24765</wp:posOffset>
                </wp:positionV>
                <wp:extent cx="456247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6247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B620C1" w14:textId="0252DF70" w:rsidR="002E1412" w:rsidRPr="002E1412" w:rsidRDefault="00A26908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35E96" w:rsidRPr="00035E96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Instituto Nacional de Formación y capacitación del Magisterio (INAFOCAM)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6D85DC" id="Text Box 16" o:spid="_x0000_s1034" type="#_x0000_t202" style="position:absolute;margin-left:36pt;margin-top:1.95pt;width:359.2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" stroked="f">
                <v:textbox>
                  <w:txbxContent>
                    <w:p w14:paraId="0CB620C1" w14:textId="0252DF70" w:rsidR="002E1412" w:rsidRPr="002E1412" w:rsidRDefault="00A26908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35E96" w:rsidRPr="00035E96">
                            <w:rPr>
                              <w:rStyle w:val="Style6"/>
                              <w:sz w:val="24"/>
                              <w:szCs w:val="24"/>
                            </w:rPr>
                            <w:t>Instituto Nacional de Formación y capacitación del Magisterio (INAFOCAM)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86FC138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325444C8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5BC35CA" wp14:editId="206836A4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4AA33C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BC35CA" id="Text Box 18" o:spid="_x0000_s1035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GcRqgv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764AA33C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65DF726A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904E427" wp14:editId="2BB19D50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173C21" w14:textId="77777777" w:rsidR="002E1412" w:rsidRPr="002E1412" w:rsidRDefault="00A26908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04E427" id="Text Box 17" o:spid="_x0000_s1036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AakdIh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4A173C21" w14:textId="77777777" w:rsidR="002E1412" w:rsidRPr="002E1412" w:rsidRDefault="00A26908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8352A7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3AAB0EE4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F671DBD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41ECBE7E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3254B1A7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76303140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AFFF07A" w14:textId="77777777" w:rsidTr="00E82502">
        <w:trPr>
          <w:cantSplit/>
          <w:trHeight w:val="440"/>
        </w:trPr>
        <w:tc>
          <w:tcPr>
            <w:tcW w:w="9252" w:type="dxa"/>
          </w:tcPr>
          <w:p w14:paraId="31DE5F6F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6CA2D447" w14:textId="77777777" w:rsidTr="00E82502">
        <w:trPr>
          <w:cantSplit/>
          <w:trHeight w:val="440"/>
        </w:trPr>
        <w:tc>
          <w:tcPr>
            <w:tcW w:w="9252" w:type="dxa"/>
          </w:tcPr>
          <w:p w14:paraId="07B9594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218A1AA" w14:textId="77777777" w:rsidTr="00E82502">
        <w:trPr>
          <w:cantSplit/>
          <w:trHeight w:val="440"/>
        </w:trPr>
        <w:tc>
          <w:tcPr>
            <w:tcW w:w="9252" w:type="dxa"/>
          </w:tcPr>
          <w:p w14:paraId="3DB69FA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3B13F513" w14:textId="77777777" w:rsidTr="00E82502">
        <w:trPr>
          <w:cantSplit/>
          <w:trHeight w:val="440"/>
        </w:trPr>
        <w:tc>
          <w:tcPr>
            <w:tcW w:w="9252" w:type="dxa"/>
          </w:tcPr>
          <w:p w14:paraId="25FECD3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2CCFBD77" w14:textId="77777777" w:rsidTr="00E82502">
        <w:trPr>
          <w:cantSplit/>
          <w:trHeight w:val="440"/>
        </w:trPr>
        <w:tc>
          <w:tcPr>
            <w:tcW w:w="9252" w:type="dxa"/>
          </w:tcPr>
          <w:p w14:paraId="07ADACE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341515FE" w14:textId="77777777" w:rsidTr="00E82502">
        <w:trPr>
          <w:cantSplit/>
          <w:trHeight w:val="440"/>
        </w:trPr>
        <w:tc>
          <w:tcPr>
            <w:tcW w:w="9252" w:type="dxa"/>
          </w:tcPr>
          <w:p w14:paraId="38A44F01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277ABD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1408F0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35F51B6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1729A7B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4C5CFF6D" w14:textId="77777777" w:rsidR="002B4C32" w:rsidRDefault="002B4C32" w:rsidP="002B4C3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07E4FC3" w14:textId="5B725613" w:rsidR="002B4C32" w:rsidRPr="002B4C32" w:rsidRDefault="002B4C32" w:rsidP="002B4C3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B4C32">
        <w:rPr>
          <w:rFonts w:eastAsia="Calibri"/>
          <w:color w:val="000000"/>
          <w:sz w:val="22"/>
          <w:szCs w:val="22"/>
        </w:rPr>
        <w:t>Firma ____________________________________</w:t>
      </w:r>
    </w:p>
    <w:p w14:paraId="27F96F51" w14:textId="4B19C70E" w:rsidR="00EE1E7B" w:rsidRPr="002B4C32" w:rsidRDefault="002B4C32" w:rsidP="002B4C3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B4C32">
        <w:rPr>
          <w:rFonts w:eastAsia="Calibri"/>
          <w:color w:val="000000"/>
          <w:sz w:val="22"/>
          <w:szCs w:val="22"/>
        </w:rPr>
        <w:t>Sello</w:t>
      </w:r>
    </w:p>
    <w:sectPr w:rsidR="00EE1E7B" w:rsidRPr="002B4C32" w:rsidSect="00BD782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FD5B8" w14:textId="77777777" w:rsidR="00A26908" w:rsidRDefault="00A26908" w:rsidP="001007E7">
      <w:pPr>
        <w:spacing w:after="0" w:line="240" w:lineRule="auto"/>
      </w:pPr>
      <w:r>
        <w:separator/>
      </w:r>
    </w:p>
  </w:endnote>
  <w:endnote w:type="continuationSeparator" w:id="0">
    <w:p w14:paraId="3DFE6C87" w14:textId="77777777" w:rsidR="00A26908" w:rsidRDefault="00A2690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1975F" w14:textId="77777777" w:rsidR="002B4C32" w:rsidRDefault="002B4C3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B0A3E" w14:textId="5D2698C6" w:rsidR="001007E7" w:rsidRDefault="007916FB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0E78BE0" wp14:editId="76739F75">
              <wp:simplePos x="0" y="0"/>
              <wp:positionH relativeFrom="column">
                <wp:posOffset>-46465</wp:posOffset>
              </wp:positionH>
              <wp:positionV relativeFrom="paragraph">
                <wp:posOffset>2208</wp:posOffset>
              </wp:positionV>
              <wp:extent cx="1474470" cy="306291"/>
              <wp:effectExtent l="0" t="0" r="11430" b="1778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3062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81B09E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0616F60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E78B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-3.65pt;margin-top:.15pt;width:116.1pt;height:24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" filled="f" stroked="f">
              <v:textbox inset="0,0,0,0">
                <w:txbxContent>
                  <w:p w14:paraId="3E81B09E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0616F60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D7710E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0FEAFB7" wp14:editId="427914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FA01F38" wp14:editId="5CDA5E6A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04C640" w14:textId="07E679F2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FA01F38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404C640" w14:textId="07E679F2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7A04CE60" w14:textId="17D6C0A5" w:rsidR="001007E7" w:rsidRDefault="001007E7">
    <w:pPr>
      <w:pStyle w:val="Piedepgina"/>
      <w:rPr>
        <w:rFonts w:ascii="Arial Narrow" w:hAnsi="Arial Narrow"/>
        <w:sz w:val="12"/>
      </w:rPr>
    </w:pPr>
  </w:p>
  <w:p w14:paraId="256E419F" w14:textId="71EE46FF" w:rsidR="00CA0E82" w:rsidRDefault="00CA0E82">
    <w:pPr>
      <w:pStyle w:val="Piedepgina"/>
      <w:rPr>
        <w:rFonts w:ascii="Arial Narrow" w:hAnsi="Arial Narrow"/>
        <w:sz w:val="12"/>
      </w:rPr>
    </w:pPr>
  </w:p>
  <w:p w14:paraId="11D8374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ECD28FC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FAA1A00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314E4" w14:textId="77777777" w:rsidR="002B4C32" w:rsidRDefault="002B4C3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64DA8" w14:textId="77777777" w:rsidR="00A26908" w:rsidRDefault="00A26908" w:rsidP="001007E7">
      <w:pPr>
        <w:spacing w:after="0" w:line="240" w:lineRule="auto"/>
      </w:pPr>
      <w:r>
        <w:separator/>
      </w:r>
    </w:p>
  </w:footnote>
  <w:footnote w:type="continuationSeparator" w:id="0">
    <w:p w14:paraId="2389C6BE" w14:textId="77777777" w:rsidR="00A26908" w:rsidRDefault="00A26908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AAF11" w14:textId="77777777" w:rsidR="002B4C32" w:rsidRDefault="002B4C3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F33FC" w14:textId="77777777" w:rsidR="002B4C32" w:rsidRDefault="002B4C32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CA03B" w14:textId="77777777" w:rsidR="002B4C32" w:rsidRDefault="002B4C3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35E96"/>
    <w:rsid w:val="000360AD"/>
    <w:rsid w:val="000360B4"/>
    <w:rsid w:val="00045479"/>
    <w:rsid w:val="0005792C"/>
    <w:rsid w:val="00067223"/>
    <w:rsid w:val="000672CA"/>
    <w:rsid w:val="00094F61"/>
    <w:rsid w:val="000B0DCD"/>
    <w:rsid w:val="000E02D9"/>
    <w:rsid w:val="000E4F67"/>
    <w:rsid w:val="000F25FD"/>
    <w:rsid w:val="000F6B7A"/>
    <w:rsid w:val="001007E7"/>
    <w:rsid w:val="001020C0"/>
    <w:rsid w:val="00110A12"/>
    <w:rsid w:val="00130629"/>
    <w:rsid w:val="001466B0"/>
    <w:rsid w:val="00156D98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759E3"/>
    <w:rsid w:val="00295BD4"/>
    <w:rsid w:val="002B4C32"/>
    <w:rsid w:val="002D451D"/>
    <w:rsid w:val="002E01B6"/>
    <w:rsid w:val="002E1412"/>
    <w:rsid w:val="002E6511"/>
    <w:rsid w:val="00314023"/>
    <w:rsid w:val="00341484"/>
    <w:rsid w:val="00392351"/>
    <w:rsid w:val="003A6141"/>
    <w:rsid w:val="003B5EEA"/>
    <w:rsid w:val="00404131"/>
    <w:rsid w:val="0042490F"/>
    <w:rsid w:val="004379A6"/>
    <w:rsid w:val="0044234A"/>
    <w:rsid w:val="00456C17"/>
    <w:rsid w:val="00466B9C"/>
    <w:rsid w:val="004A577F"/>
    <w:rsid w:val="004B30DA"/>
    <w:rsid w:val="004D187F"/>
    <w:rsid w:val="004D20DF"/>
    <w:rsid w:val="004D45A8"/>
    <w:rsid w:val="005140D3"/>
    <w:rsid w:val="00535962"/>
    <w:rsid w:val="00611A07"/>
    <w:rsid w:val="0062592A"/>
    <w:rsid w:val="00630B32"/>
    <w:rsid w:val="006506D0"/>
    <w:rsid w:val="00651E48"/>
    <w:rsid w:val="00666D56"/>
    <w:rsid w:val="006709BC"/>
    <w:rsid w:val="006B61CF"/>
    <w:rsid w:val="006D5393"/>
    <w:rsid w:val="006F567F"/>
    <w:rsid w:val="007000FF"/>
    <w:rsid w:val="00725091"/>
    <w:rsid w:val="0072604A"/>
    <w:rsid w:val="00780880"/>
    <w:rsid w:val="00783140"/>
    <w:rsid w:val="007916FB"/>
    <w:rsid w:val="007A354C"/>
    <w:rsid w:val="007B0E1F"/>
    <w:rsid w:val="007B6F6F"/>
    <w:rsid w:val="007D68EB"/>
    <w:rsid w:val="007F4D1E"/>
    <w:rsid w:val="007F5FD2"/>
    <w:rsid w:val="00820C9F"/>
    <w:rsid w:val="0082707E"/>
    <w:rsid w:val="008315B0"/>
    <w:rsid w:val="00885BD6"/>
    <w:rsid w:val="008B3AE5"/>
    <w:rsid w:val="008C388B"/>
    <w:rsid w:val="008C49A4"/>
    <w:rsid w:val="008D2E22"/>
    <w:rsid w:val="00910637"/>
    <w:rsid w:val="0094062F"/>
    <w:rsid w:val="00966EEE"/>
    <w:rsid w:val="00977C54"/>
    <w:rsid w:val="009A5FE5"/>
    <w:rsid w:val="009A6CAE"/>
    <w:rsid w:val="009C28EF"/>
    <w:rsid w:val="00A04F4D"/>
    <w:rsid w:val="00A16099"/>
    <w:rsid w:val="00A17011"/>
    <w:rsid w:val="00A26908"/>
    <w:rsid w:val="00A640BD"/>
    <w:rsid w:val="00A641A7"/>
    <w:rsid w:val="00A6531B"/>
    <w:rsid w:val="00A711DE"/>
    <w:rsid w:val="00A72F42"/>
    <w:rsid w:val="00AD1546"/>
    <w:rsid w:val="00AD7919"/>
    <w:rsid w:val="00AE6FD5"/>
    <w:rsid w:val="00AF2E6B"/>
    <w:rsid w:val="00B01A19"/>
    <w:rsid w:val="00B27D43"/>
    <w:rsid w:val="00B62EEF"/>
    <w:rsid w:val="00B6416D"/>
    <w:rsid w:val="00B97B51"/>
    <w:rsid w:val="00BA0007"/>
    <w:rsid w:val="00BB1D79"/>
    <w:rsid w:val="00BB671D"/>
    <w:rsid w:val="00BC1D0C"/>
    <w:rsid w:val="00BC61BD"/>
    <w:rsid w:val="00BD1586"/>
    <w:rsid w:val="00BD7823"/>
    <w:rsid w:val="00BE54F5"/>
    <w:rsid w:val="00C078CB"/>
    <w:rsid w:val="00C2148D"/>
    <w:rsid w:val="00C22DBE"/>
    <w:rsid w:val="00C44FE7"/>
    <w:rsid w:val="00C5078F"/>
    <w:rsid w:val="00C65EA6"/>
    <w:rsid w:val="00C66D08"/>
    <w:rsid w:val="00C7470C"/>
    <w:rsid w:val="00C75003"/>
    <w:rsid w:val="00C9323A"/>
    <w:rsid w:val="00CA0E82"/>
    <w:rsid w:val="00CA164C"/>
    <w:rsid w:val="00CA4661"/>
    <w:rsid w:val="00CC1065"/>
    <w:rsid w:val="00CE67A3"/>
    <w:rsid w:val="00D1201E"/>
    <w:rsid w:val="00D24FA7"/>
    <w:rsid w:val="00D45A3E"/>
    <w:rsid w:val="00D64696"/>
    <w:rsid w:val="00D65825"/>
    <w:rsid w:val="00D7710E"/>
    <w:rsid w:val="00D81310"/>
    <w:rsid w:val="00D90D49"/>
    <w:rsid w:val="00D9600B"/>
    <w:rsid w:val="00DC308D"/>
    <w:rsid w:val="00DC58CE"/>
    <w:rsid w:val="00DC5D96"/>
    <w:rsid w:val="00DD4F3E"/>
    <w:rsid w:val="00E13E55"/>
    <w:rsid w:val="00E82502"/>
    <w:rsid w:val="00E8690A"/>
    <w:rsid w:val="00EA6B34"/>
    <w:rsid w:val="00EA7406"/>
    <w:rsid w:val="00EE1E7B"/>
    <w:rsid w:val="00EE64DF"/>
    <w:rsid w:val="00F225BF"/>
    <w:rsid w:val="00F2511A"/>
    <w:rsid w:val="00F53753"/>
    <w:rsid w:val="00F5631F"/>
    <w:rsid w:val="00F63FFE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9676CFD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27</TotalTime>
  <Pages>1</Pages>
  <Words>162</Words>
  <Characters>897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Alexandra Medina</cp:lastModifiedBy>
  <cp:revision>36</cp:revision>
  <cp:lastPrinted>2011-03-04T18:48:00Z</cp:lastPrinted>
  <dcterms:created xsi:type="dcterms:W3CDTF">2023-04-21T14:42:00Z</dcterms:created>
  <dcterms:modified xsi:type="dcterms:W3CDTF">2026-04-17T18:02:00Z</dcterms:modified>
</cp:coreProperties>
</file>